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A6EA1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MEDELHAM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552EBFC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933DFAF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9452B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7F618F" w14:textId="77777777" w:rsidR="00611CBD" w:rsidRDefault="00611CBD" w:rsidP="00611CB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BCE63C0" w14:textId="77777777" w:rsidR="00611CBD" w:rsidRDefault="00611CBD" w:rsidP="00611CB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7D56417" w14:textId="77777777" w:rsidR="00611CBD" w:rsidRDefault="00611CBD" w:rsidP="00611CB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06D87B2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B7A21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8FBE2" w14:textId="77777777" w:rsidR="00611CBD" w:rsidRDefault="00611CBD" w:rsidP="00611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6F3149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E6260" w14:textId="77777777" w:rsidR="00611CBD" w:rsidRDefault="00611CBD" w:rsidP="009139A6">
      <w:r>
        <w:separator/>
      </w:r>
    </w:p>
  </w:endnote>
  <w:endnote w:type="continuationSeparator" w:id="0">
    <w:p w14:paraId="5049FC27" w14:textId="77777777" w:rsidR="00611CBD" w:rsidRDefault="00611C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C9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2D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4A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33F3" w14:textId="77777777" w:rsidR="00611CBD" w:rsidRDefault="00611CBD" w:rsidP="009139A6">
      <w:r>
        <w:separator/>
      </w:r>
    </w:p>
  </w:footnote>
  <w:footnote w:type="continuationSeparator" w:id="0">
    <w:p w14:paraId="441E9016" w14:textId="77777777" w:rsidR="00611CBD" w:rsidRDefault="00611C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B24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C0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9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CBD"/>
    <w:rsid w:val="000666E0"/>
    <w:rsid w:val="002510B7"/>
    <w:rsid w:val="005C130B"/>
    <w:rsid w:val="00611CB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09B4"/>
  <w15:chartTrackingRefBased/>
  <w15:docId w15:val="{8E19F6B8-79B1-42A4-9BF1-CFE5D136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2022-09-20T19:14:00Z</dcterms:created>
  <dcterms:modified xsi:type="dcterms:W3CDTF">2022-09-20T19:15:00Z</dcterms:modified>
</cp:coreProperties>
</file>